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218E6" w14:textId="77777777" w:rsidR="00197E6E" w:rsidRDefault="00197E6E" w:rsidP="00197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BAYLY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3920D4A" w14:textId="77777777" w:rsidR="00197E6E" w:rsidRDefault="00197E6E" w:rsidP="00197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Deddington</w:t>
      </w:r>
      <w:proofErr w:type="spellEnd"/>
      <w:r>
        <w:rPr>
          <w:rFonts w:ascii="Times New Roman" w:hAnsi="Times New Roman" w:cs="Times New Roman"/>
        </w:rPr>
        <w:t>, Oxfordshire. Husbandman.</w:t>
      </w:r>
    </w:p>
    <w:p w14:paraId="7514B2A3" w14:textId="77777777" w:rsidR="00197E6E" w:rsidRDefault="00197E6E" w:rsidP="00197E6E">
      <w:pPr>
        <w:rPr>
          <w:rFonts w:ascii="Times New Roman" w:hAnsi="Times New Roman" w:cs="Times New Roman"/>
        </w:rPr>
      </w:pPr>
    </w:p>
    <w:p w14:paraId="3616007D" w14:textId="77777777" w:rsidR="00197E6E" w:rsidRDefault="00197E6E" w:rsidP="00197E6E">
      <w:pPr>
        <w:rPr>
          <w:rFonts w:ascii="Times New Roman" w:hAnsi="Times New Roman" w:cs="Times New Roman"/>
        </w:rPr>
      </w:pPr>
    </w:p>
    <w:p w14:paraId="051D9D32" w14:textId="77777777" w:rsidR="00197E6E" w:rsidRDefault="00197E6E" w:rsidP="00197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Ratlar</w:t>
      </w:r>
      <w:proofErr w:type="spellEnd"/>
      <w:r>
        <w:rPr>
          <w:rFonts w:ascii="Times New Roman" w:hAnsi="Times New Roman" w:cs="Times New Roman"/>
        </w:rPr>
        <w:t xml:space="preserve">(q.v.) brought a plaint of trespass and taking a servant </w:t>
      </w:r>
    </w:p>
    <w:p w14:paraId="5C243C36" w14:textId="77777777" w:rsidR="00197E6E" w:rsidRDefault="00197E6E" w:rsidP="00197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Thomas </w:t>
      </w:r>
      <w:proofErr w:type="spellStart"/>
      <w:r>
        <w:rPr>
          <w:rFonts w:ascii="Times New Roman" w:hAnsi="Times New Roman" w:cs="Times New Roman"/>
        </w:rPr>
        <w:t>Gurdler</w:t>
      </w:r>
      <w:proofErr w:type="spellEnd"/>
      <w:r>
        <w:rPr>
          <w:rFonts w:ascii="Times New Roman" w:hAnsi="Times New Roman" w:cs="Times New Roman"/>
        </w:rPr>
        <w:t xml:space="preserve"> of Oxford(q.v.) and Walter Boyes</w:t>
      </w:r>
    </w:p>
    <w:p w14:paraId="7526D488" w14:textId="77777777" w:rsidR="00197E6E" w:rsidRDefault="00197E6E" w:rsidP="00197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Oxford(q.v.).</w:t>
      </w:r>
    </w:p>
    <w:p w14:paraId="6DB45B57" w14:textId="77777777" w:rsidR="00197E6E" w:rsidRDefault="00197E6E" w:rsidP="00197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B211536" w14:textId="77777777" w:rsidR="00197E6E" w:rsidRDefault="00197E6E" w:rsidP="00197E6E">
      <w:pPr>
        <w:rPr>
          <w:rFonts w:ascii="Times New Roman" w:hAnsi="Times New Roman" w:cs="Times New Roman"/>
        </w:rPr>
      </w:pPr>
    </w:p>
    <w:p w14:paraId="7F379526" w14:textId="77777777" w:rsidR="00197E6E" w:rsidRDefault="00197E6E" w:rsidP="00197E6E">
      <w:pPr>
        <w:rPr>
          <w:rFonts w:ascii="Times New Roman" w:hAnsi="Times New Roman" w:cs="Times New Roman"/>
        </w:rPr>
      </w:pPr>
    </w:p>
    <w:p w14:paraId="1261DF86" w14:textId="77777777" w:rsidR="00197E6E" w:rsidRDefault="00197E6E" w:rsidP="00197E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November 2018</w:t>
      </w:r>
    </w:p>
    <w:p w14:paraId="131E6448" w14:textId="77777777" w:rsidR="006B2F86" w:rsidRPr="00E71FC3" w:rsidRDefault="00197E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107AF" w14:textId="77777777" w:rsidR="00197E6E" w:rsidRDefault="00197E6E" w:rsidP="00E71FC3">
      <w:r>
        <w:separator/>
      </w:r>
    </w:p>
  </w:endnote>
  <w:endnote w:type="continuationSeparator" w:id="0">
    <w:p w14:paraId="61256800" w14:textId="77777777" w:rsidR="00197E6E" w:rsidRDefault="00197E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AB2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9CD24" w14:textId="77777777" w:rsidR="00197E6E" w:rsidRDefault="00197E6E" w:rsidP="00E71FC3">
      <w:r>
        <w:separator/>
      </w:r>
    </w:p>
  </w:footnote>
  <w:footnote w:type="continuationSeparator" w:id="0">
    <w:p w14:paraId="0A1BEDA2" w14:textId="77777777" w:rsidR="00197E6E" w:rsidRDefault="00197E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6E"/>
    <w:rsid w:val="00197E6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1F858"/>
  <w15:chartTrackingRefBased/>
  <w15:docId w15:val="{62D08D9B-5C1F-4F65-B5A4-B13E726B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7E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7E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2018-11-24T21:10:00Z</dcterms:created>
  <dcterms:modified xsi:type="dcterms:W3CDTF">2018-11-24T21:10:00Z</dcterms:modified>
</cp:coreProperties>
</file>